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0F264" w14:textId="246A50E3" w:rsidR="00B62AB1" w:rsidRPr="0006300E" w:rsidRDefault="00B62AB1" w:rsidP="0006300E">
      <w:pPr>
        <w:spacing w:line="260" w:lineRule="atLeast"/>
        <w:ind w:left="8496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4A5AD4">
        <w:rPr>
          <w:rFonts w:asciiTheme="minorHAnsi" w:eastAsia="Calibri" w:hAnsiTheme="minorHAnsi" w:cstheme="minorHAnsi"/>
          <w:sz w:val="20"/>
          <w:szCs w:val="20"/>
        </w:rPr>
        <w:t>OBR-</w:t>
      </w:r>
      <w:r w:rsidR="003A573A">
        <w:rPr>
          <w:rFonts w:asciiTheme="minorHAnsi" w:eastAsia="Calibri" w:hAnsiTheme="minorHAnsi" w:cstheme="minorHAnsi"/>
          <w:sz w:val="20"/>
          <w:szCs w:val="20"/>
        </w:rPr>
        <w:t>6</w:t>
      </w:r>
    </w:p>
    <w:p w14:paraId="0C69151B" w14:textId="4C896494" w:rsidR="00F04EF4" w:rsidRPr="00CA2529" w:rsidRDefault="00F04EF4" w:rsidP="00F04EF4">
      <w:pPr>
        <w:spacing w:after="0" w:line="260" w:lineRule="atLeast"/>
        <w:rPr>
          <w:rFonts w:cstheme="minorHAnsi"/>
          <w:sz w:val="20"/>
          <w:szCs w:val="20"/>
        </w:rPr>
      </w:pPr>
      <w:r w:rsidRPr="00CA2529">
        <w:rPr>
          <w:rFonts w:cstheme="minorHAnsi"/>
          <w:sz w:val="20"/>
          <w:szCs w:val="20"/>
        </w:rPr>
        <w:t>Naziv ponudnika: ___________________________________________________________</w:t>
      </w:r>
    </w:p>
    <w:p w14:paraId="365B5B1D" w14:textId="77777777" w:rsidR="00F04EF4" w:rsidRPr="00CA2529" w:rsidRDefault="00F04EF4" w:rsidP="00F04EF4">
      <w:pPr>
        <w:pStyle w:val="Glava"/>
        <w:tabs>
          <w:tab w:val="left" w:pos="708"/>
        </w:tabs>
        <w:jc w:val="both"/>
        <w:rPr>
          <w:rFonts w:cstheme="minorHAnsi"/>
          <w:sz w:val="20"/>
          <w:szCs w:val="20"/>
        </w:rPr>
      </w:pPr>
    </w:p>
    <w:p w14:paraId="69C34B1D" w14:textId="77777777" w:rsidR="00F04EF4" w:rsidRDefault="00F04EF4" w:rsidP="00F04EF4">
      <w:pPr>
        <w:pStyle w:val="Glava"/>
        <w:tabs>
          <w:tab w:val="left" w:pos="708"/>
        </w:tabs>
        <w:jc w:val="both"/>
        <w:rPr>
          <w:rFonts w:cstheme="minorHAnsi"/>
          <w:b/>
          <w:bCs/>
          <w:sz w:val="20"/>
          <w:szCs w:val="20"/>
        </w:rPr>
      </w:pPr>
    </w:p>
    <w:p w14:paraId="47824DC9" w14:textId="77777777" w:rsidR="003A573A" w:rsidRDefault="003A573A" w:rsidP="003A573A">
      <w:pPr>
        <w:rPr>
          <w:rFonts w:asciiTheme="minorHAnsi" w:hAnsiTheme="minorHAnsi" w:cstheme="minorHAnsi"/>
          <w:szCs w:val="20"/>
        </w:rPr>
      </w:pPr>
    </w:p>
    <w:p w14:paraId="26C9CAB3" w14:textId="77777777" w:rsidR="003A573A" w:rsidRDefault="003A573A" w:rsidP="0009304F">
      <w:pPr>
        <w:rPr>
          <w:rFonts w:asciiTheme="minorHAnsi" w:hAnsiTheme="minorHAnsi" w:cstheme="minorHAnsi"/>
          <w:b/>
          <w:caps/>
          <w:spacing w:val="5"/>
          <w:kern w:val="28"/>
          <w:sz w:val="32"/>
          <w:szCs w:val="24"/>
        </w:rPr>
      </w:pPr>
    </w:p>
    <w:p w14:paraId="2671ECB3" w14:textId="77777777" w:rsidR="003A573A" w:rsidRPr="003A573A" w:rsidRDefault="003A573A" w:rsidP="003A573A">
      <w:pPr>
        <w:jc w:val="center"/>
        <w:rPr>
          <w:rFonts w:asciiTheme="minorHAnsi" w:hAnsiTheme="minorHAnsi" w:cstheme="minorHAnsi"/>
          <w:b/>
          <w:caps/>
          <w:spacing w:val="5"/>
          <w:kern w:val="28"/>
          <w:sz w:val="24"/>
          <w:szCs w:val="24"/>
        </w:rPr>
      </w:pPr>
      <w:r w:rsidRPr="003A573A">
        <w:rPr>
          <w:rFonts w:asciiTheme="minorHAnsi" w:hAnsiTheme="minorHAnsi" w:cstheme="minorHAnsi"/>
          <w:b/>
          <w:caps/>
          <w:spacing w:val="5"/>
          <w:kern w:val="28"/>
          <w:sz w:val="24"/>
          <w:szCs w:val="24"/>
        </w:rPr>
        <w:t>IZJAVA O AVTORJEVEM SOGLASJU S PRIJAVO</w:t>
      </w:r>
    </w:p>
    <w:p w14:paraId="7B92674A" w14:textId="77777777" w:rsidR="003A573A" w:rsidRDefault="003A573A" w:rsidP="003A573A">
      <w:pPr>
        <w:rPr>
          <w:rFonts w:asciiTheme="minorHAnsi" w:hAnsiTheme="minorHAnsi" w:cstheme="minorHAnsi"/>
          <w:szCs w:val="20"/>
        </w:rPr>
      </w:pPr>
    </w:p>
    <w:p w14:paraId="3A918109" w14:textId="77777777" w:rsidR="003A573A" w:rsidRDefault="003A573A" w:rsidP="003A573A">
      <w:pPr>
        <w:rPr>
          <w:rFonts w:asciiTheme="minorHAnsi" w:hAnsiTheme="minorHAnsi" w:cstheme="minorHAnsi"/>
          <w:szCs w:val="20"/>
        </w:rPr>
      </w:pPr>
    </w:p>
    <w:p w14:paraId="7B10198C" w14:textId="77777777" w:rsidR="003A573A" w:rsidRDefault="003A573A" w:rsidP="003A573A">
      <w:pPr>
        <w:rPr>
          <w:rFonts w:asciiTheme="minorHAnsi" w:hAnsiTheme="minorHAnsi" w:cstheme="minorHAnsi"/>
          <w:szCs w:val="20"/>
        </w:rPr>
      </w:pPr>
    </w:p>
    <w:p w14:paraId="33B1038D" w14:textId="77777777" w:rsidR="003A573A" w:rsidRPr="00F8243C" w:rsidRDefault="003A573A" w:rsidP="003A573A">
      <w:pPr>
        <w:rPr>
          <w:rFonts w:asciiTheme="minorHAnsi" w:hAnsiTheme="minorHAnsi" w:cstheme="minorHAnsi"/>
          <w:szCs w:val="20"/>
        </w:rPr>
      </w:pPr>
      <w:r w:rsidRPr="00F8243C">
        <w:rPr>
          <w:rFonts w:asciiTheme="minorHAnsi" w:hAnsiTheme="minorHAnsi" w:cstheme="minorHAnsi"/>
          <w:szCs w:val="20"/>
        </w:rPr>
        <w:t xml:space="preserve">Podpisani/-a </w:t>
      </w:r>
      <w:permStart w:id="1833459080" w:edGrp="everyone"/>
      <w:r w:rsidRPr="00F8243C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8243C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F8243C">
        <w:rPr>
          <w:rFonts w:asciiTheme="minorHAnsi" w:hAnsiTheme="minorHAnsi" w:cstheme="minorHAnsi"/>
          <w:bCs/>
          <w:iCs/>
          <w:szCs w:val="20"/>
        </w:rPr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33459080"/>
      <w:r w:rsidRPr="00F8243C">
        <w:rPr>
          <w:rFonts w:asciiTheme="minorHAnsi" w:hAnsiTheme="minorHAnsi" w:cstheme="minorHAnsi"/>
          <w:szCs w:val="20"/>
        </w:rPr>
        <w:t xml:space="preserve">, rojen/-a </w:t>
      </w:r>
      <w:permStart w:id="415837096" w:edGrp="everyone"/>
      <w:r w:rsidRPr="00F8243C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8243C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F8243C">
        <w:rPr>
          <w:rFonts w:asciiTheme="minorHAnsi" w:hAnsiTheme="minorHAnsi" w:cstheme="minorHAnsi"/>
          <w:bCs/>
          <w:iCs/>
          <w:szCs w:val="20"/>
        </w:rPr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end"/>
      </w:r>
      <w:r w:rsidRPr="00F8243C">
        <w:rPr>
          <w:rFonts w:asciiTheme="minorHAnsi" w:hAnsiTheme="minorHAnsi" w:cstheme="minorHAnsi"/>
          <w:bCs/>
          <w:iCs/>
          <w:szCs w:val="20"/>
        </w:rPr>
        <w:t xml:space="preserve"> </w:t>
      </w:r>
      <w:permEnd w:id="415837096"/>
      <w:r w:rsidRPr="00F8243C">
        <w:rPr>
          <w:rFonts w:asciiTheme="minorHAnsi" w:hAnsiTheme="minorHAnsi" w:cstheme="minorHAnsi"/>
          <w:szCs w:val="20"/>
        </w:rPr>
        <w:t xml:space="preserve"> s stalnim/začasnim prebivališčem </w:t>
      </w:r>
      <w:permStart w:id="345996653" w:edGrp="everyone"/>
      <w:r w:rsidRPr="00F8243C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8243C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F8243C">
        <w:rPr>
          <w:rFonts w:asciiTheme="minorHAnsi" w:hAnsiTheme="minorHAnsi" w:cstheme="minorHAnsi"/>
          <w:bCs/>
          <w:iCs/>
          <w:szCs w:val="20"/>
        </w:rPr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end"/>
      </w:r>
      <w:r w:rsidRPr="00F8243C">
        <w:rPr>
          <w:rFonts w:asciiTheme="minorHAnsi" w:hAnsiTheme="minorHAnsi" w:cstheme="minorHAnsi"/>
          <w:bCs/>
          <w:iCs/>
          <w:szCs w:val="20"/>
        </w:rPr>
        <w:t xml:space="preserve"> ,</w:t>
      </w:r>
      <w:permEnd w:id="345996653"/>
    </w:p>
    <w:p w14:paraId="28E1FD15" w14:textId="77777777" w:rsidR="003A573A" w:rsidRPr="00F8243C" w:rsidRDefault="003A573A" w:rsidP="003A573A">
      <w:pPr>
        <w:rPr>
          <w:rFonts w:asciiTheme="minorHAnsi" w:hAnsiTheme="minorHAnsi" w:cstheme="minorHAnsi"/>
          <w:szCs w:val="20"/>
        </w:rPr>
      </w:pPr>
    </w:p>
    <w:p w14:paraId="00B6E5B3" w14:textId="77777777" w:rsidR="003A573A" w:rsidRPr="00F8243C" w:rsidRDefault="003A573A" w:rsidP="003A573A">
      <w:pPr>
        <w:rPr>
          <w:rFonts w:asciiTheme="minorHAnsi" w:hAnsiTheme="minorHAnsi" w:cstheme="minorHAnsi"/>
          <w:szCs w:val="20"/>
        </w:rPr>
      </w:pPr>
    </w:p>
    <w:p w14:paraId="486C5D24" w14:textId="1D28C05B" w:rsidR="003A573A" w:rsidRPr="0009304F" w:rsidRDefault="003A573A" w:rsidP="0009304F">
      <w:pPr>
        <w:rPr>
          <w:rFonts w:asciiTheme="minorHAnsi" w:hAnsiTheme="minorHAnsi" w:cstheme="minorHAnsi"/>
          <w:b/>
          <w:szCs w:val="20"/>
        </w:rPr>
      </w:pPr>
      <w:r w:rsidRPr="0009304F">
        <w:rPr>
          <w:rFonts w:asciiTheme="minorHAnsi" w:hAnsiTheme="minorHAnsi" w:cstheme="minorHAnsi"/>
          <w:b/>
          <w:szCs w:val="20"/>
        </w:rPr>
        <w:t xml:space="preserve">soglašam, </w:t>
      </w:r>
      <w:r w:rsidRPr="0009304F">
        <w:rPr>
          <w:rFonts w:asciiTheme="minorHAnsi" w:hAnsiTheme="minorHAnsi" w:cstheme="minorHAnsi"/>
          <w:szCs w:val="20"/>
        </w:rPr>
        <w:t>da bom sodeloval/-a z zgoraj navedenim ponudnikom (naveden gospodarski subjekt)  in</w:t>
      </w:r>
    </w:p>
    <w:p w14:paraId="73B67901" w14:textId="49542F2A" w:rsidR="0009304F" w:rsidRPr="0009304F" w:rsidRDefault="003A573A" w:rsidP="0009304F">
      <w:r w:rsidRPr="0009304F">
        <w:rPr>
          <w:rFonts w:asciiTheme="minorHAnsi" w:hAnsiTheme="minorHAnsi" w:cstheme="minorHAnsi"/>
          <w:b/>
          <w:szCs w:val="20"/>
        </w:rPr>
        <w:t xml:space="preserve">dovoljujem, </w:t>
      </w:r>
      <w:r w:rsidRPr="0009304F">
        <w:rPr>
          <w:rFonts w:asciiTheme="minorHAnsi" w:hAnsiTheme="minorHAnsi" w:cstheme="minorHAnsi"/>
          <w:szCs w:val="20"/>
        </w:rPr>
        <w:t xml:space="preserve">da ponudnik navede moje podatke in me prijavi za sodelovanje pri javnem naročilu št. </w:t>
      </w:r>
      <w:r w:rsidR="004E64E0" w:rsidRPr="0009304F">
        <w:rPr>
          <w:bCs/>
        </w:rPr>
        <w:t>302-14/LEK/MF/2025</w:t>
      </w:r>
      <w:r w:rsidRPr="0009304F">
        <w:rPr>
          <w:rFonts w:asciiTheme="minorHAnsi" w:hAnsiTheme="minorHAnsi" w:cstheme="minorHAnsi"/>
          <w:szCs w:val="20"/>
        </w:rPr>
        <w:t>,</w:t>
      </w:r>
      <w:r w:rsidRPr="0009304F">
        <w:rPr>
          <w:rFonts w:asciiTheme="minorHAnsi" w:hAnsiTheme="minorHAnsi" w:cstheme="minorHAnsi"/>
          <w:bCs/>
          <w:iCs/>
          <w:szCs w:val="20"/>
        </w:rPr>
        <w:t xml:space="preserve"> </w:t>
      </w:r>
      <w:r w:rsidR="0009304F" w:rsidRPr="0009304F">
        <w:t>»</w:t>
      </w:r>
      <w:r w:rsidR="0009304F" w:rsidRPr="0009304F">
        <w:rPr>
          <w:b/>
        </w:rPr>
        <w:t>Izvajanje storitve lektoriranja za potrebe Univerze v Mariboru Medicinske fakultete za obdobje 48 mesecev</w:t>
      </w:r>
      <w:r w:rsidR="0009304F" w:rsidRPr="0009304F">
        <w:t>«</w:t>
      </w:r>
      <w:r w:rsidR="0009304F">
        <w:t>.</w:t>
      </w:r>
    </w:p>
    <w:p w14:paraId="64AA4E31" w14:textId="77777777" w:rsidR="003A573A" w:rsidRPr="00F8243C" w:rsidRDefault="003A573A" w:rsidP="003A573A">
      <w:pPr>
        <w:rPr>
          <w:rFonts w:asciiTheme="minorHAnsi" w:hAnsiTheme="minorHAnsi" w:cstheme="minorHAnsi"/>
          <w:szCs w:val="20"/>
        </w:rPr>
      </w:pPr>
    </w:p>
    <w:p w14:paraId="645BBFCD" w14:textId="77777777" w:rsidR="003A573A" w:rsidRDefault="003A573A" w:rsidP="003A573A">
      <w:pPr>
        <w:rPr>
          <w:rFonts w:asciiTheme="minorHAnsi" w:hAnsiTheme="minorHAnsi" w:cstheme="minorHAnsi"/>
          <w:szCs w:val="20"/>
        </w:rPr>
      </w:pPr>
    </w:p>
    <w:p w14:paraId="2EDA0499" w14:textId="77777777" w:rsidR="003A573A" w:rsidRPr="00052174" w:rsidRDefault="003A573A" w:rsidP="003A573A">
      <w:pPr>
        <w:rPr>
          <w:rFonts w:asciiTheme="minorHAnsi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3A573A" w:rsidRPr="00052174" w14:paraId="2C27443C" w14:textId="77777777" w:rsidTr="005A716B">
        <w:trPr>
          <w:jc w:val="center"/>
        </w:trPr>
        <w:tc>
          <w:tcPr>
            <w:tcW w:w="2976" w:type="dxa"/>
            <w:hideMark/>
          </w:tcPr>
          <w:p w14:paraId="7CEF3559" w14:textId="77777777" w:rsidR="003A573A" w:rsidRPr="00052174" w:rsidRDefault="003A573A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FDE9A61" w14:textId="77777777" w:rsidR="003A573A" w:rsidRPr="00052174" w:rsidRDefault="003A573A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hideMark/>
          </w:tcPr>
          <w:p w14:paraId="19D56F9B" w14:textId="77777777" w:rsidR="003A573A" w:rsidRPr="00052174" w:rsidRDefault="003A573A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Podpis</w:t>
            </w:r>
            <w:r>
              <w:rPr>
                <w:rFonts w:asciiTheme="minorHAnsi" w:hAnsiTheme="minorHAnsi" w:cstheme="minorHAnsi"/>
                <w:szCs w:val="20"/>
              </w:rPr>
              <w:t xml:space="preserve"> avtorja</w:t>
            </w:r>
            <w:r w:rsidRPr="00052174">
              <w:rPr>
                <w:rFonts w:asciiTheme="minorHAnsi" w:hAnsiTheme="minorHAnsi" w:cstheme="minorHAnsi"/>
                <w:szCs w:val="20"/>
              </w:rPr>
              <w:t>:</w:t>
            </w:r>
          </w:p>
        </w:tc>
      </w:tr>
      <w:permStart w:id="131227040" w:edGrp="everyone"/>
      <w:tr w:rsidR="003A573A" w:rsidRPr="00052174" w14:paraId="7DFAA4A3" w14:textId="77777777" w:rsidTr="005A716B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716ABD" w14:textId="77777777" w:rsidR="003A573A" w:rsidRPr="00052174" w:rsidRDefault="003A573A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131227040"/>
          </w:p>
        </w:tc>
        <w:tc>
          <w:tcPr>
            <w:tcW w:w="2976" w:type="dxa"/>
          </w:tcPr>
          <w:p w14:paraId="0F18D6AA" w14:textId="77777777" w:rsidR="003A573A" w:rsidRPr="00052174" w:rsidRDefault="003A573A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FF0EE" w14:textId="77777777" w:rsidR="003A573A" w:rsidRPr="00052174" w:rsidRDefault="003A573A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138AFAAD" w14:textId="77777777" w:rsidR="003A573A" w:rsidRDefault="003A573A" w:rsidP="003A573A">
      <w:pPr>
        <w:rPr>
          <w:rFonts w:cstheme="minorHAnsi"/>
          <w:szCs w:val="20"/>
        </w:rPr>
      </w:pPr>
    </w:p>
    <w:p w14:paraId="55BF8342" w14:textId="77777777" w:rsidR="003A573A" w:rsidRDefault="003A573A" w:rsidP="003A573A">
      <w:pPr>
        <w:rPr>
          <w:rFonts w:cstheme="minorHAnsi"/>
          <w:szCs w:val="20"/>
        </w:rPr>
      </w:pPr>
    </w:p>
    <w:p w14:paraId="2F1B4E99" w14:textId="77777777" w:rsidR="003A573A" w:rsidRDefault="003A573A" w:rsidP="003A573A">
      <w:pPr>
        <w:rPr>
          <w:rFonts w:asciiTheme="minorHAnsi" w:hAnsiTheme="minorHAnsi" w:cstheme="minorHAnsi"/>
          <w:szCs w:val="20"/>
        </w:rPr>
      </w:pPr>
    </w:p>
    <w:p w14:paraId="45A31255" w14:textId="77777777" w:rsidR="003A573A" w:rsidRDefault="003A573A" w:rsidP="003A573A">
      <w:pPr>
        <w:rPr>
          <w:rFonts w:asciiTheme="minorHAnsi" w:hAnsiTheme="minorHAnsi" w:cstheme="minorHAnsi"/>
          <w:szCs w:val="20"/>
        </w:rPr>
      </w:pPr>
    </w:p>
    <w:p w14:paraId="1C031D0D" w14:textId="77777777" w:rsidR="003A573A" w:rsidRPr="0009304F" w:rsidRDefault="003A573A" w:rsidP="003A573A">
      <w:pPr>
        <w:rPr>
          <w:rFonts w:asciiTheme="minorHAnsi" w:hAnsiTheme="minorHAnsi" w:cstheme="minorHAnsi"/>
          <w:b/>
          <w:sz w:val="20"/>
          <w:szCs w:val="20"/>
        </w:rPr>
      </w:pPr>
      <w:r w:rsidRPr="0009304F">
        <w:rPr>
          <w:rFonts w:asciiTheme="minorHAnsi" w:hAnsiTheme="minorHAnsi" w:cstheme="minorHAnsi"/>
          <w:sz w:val="20"/>
          <w:szCs w:val="20"/>
        </w:rPr>
        <w:t>OPOMBA:</w:t>
      </w:r>
    </w:p>
    <w:p w14:paraId="3E7E2ADA" w14:textId="77777777" w:rsidR="003A573A" w:rsidRPr="0009304F" w:rsidRDefault="003A573A" w:rsidP="003A573A">
      <w:pPr>
        <w:rPr>
          <w:rFonts w:asciiTheme="minorHAnsi" w:hAnsiTheme="minorHAnsi" w:cstheme="minorHAnsi"/>
          <w:b/>
          <w:sz w:val="20"/>
          <w:szCs w:val="20"/>
        </w:rPr>
      </w:pPr>
      <w:r w:rsidRPr="0009304F">
        <w:rPr>
          <w:rFonts w:asciiTheme="minorHAnsi" w:hAnsiTheme="minorHAnsi" w:cstheme="minorHAnsi"/>
          <w:sz w:val="20"/>
          <w:szCs w:val="20"/>
        </w:rPr>
        <w:t xml:space="preserve">Izjavo mora izpolniti avtor, ki ga ponudnik prijavlja za sodelovanje. </w:t>
      </w:r>
    </w:p>
    <w:p w14:paraId="093ED0B4" w14:textId="77777777" w:rsidR="003A573A" w:rsidRPr="0009304F" w:rsidRDefault="003A573A" w:rsidP="003A573A">
      <w:pPr>
        <w:rPr>
          <w:rFonts w:asciiTheme="minorHAnsi" w:hAnsiTheme="minorHAnsi" w:cstheme="minorHAnsi"/>
          <w:sz w:val="20"/>
          <w:szCs w:val="20"/>
        </w:rPr>
      </w:pPr>
      <w:r w:rsidRPr="0009304F">
        <w:rPr>
          <w:rFonts w:asciiTheme="minorHAnsi" w:hAnsiTheme="minorHAnsi" w:cstheme="minorHAnsi"/>
          <w:sz w:val="20"/>
          <w:szCs w:val="20"/>
        </w:rPr>
        <w:t xml:space="preserve">Posamezni avtor je lahko prijavljen samo pri enem ponudniku. </w:t>
      </w:r>
    </w:p>
    <w:p w14:paraId="49D94542" w14:textId="77777777" w:rsidR="003A573A" w:rsidRPr="0009304F" w:rsidRDefault="003A573A" w:rsidP="003A573A">
      <w:pPr>
        <w:rPr>
          <w:rFonts w:asciiTheme="minorHAnsi" w:hAnsiTheme="minorHAnsi" w:cstheme="minorHAnsi"/>
          <w:sz w:val="20"/>
          <w:szCs w:val="20"/>
        </w:rPr>
      </w:pPr>
      <w:r w:rsidRPr="0009304F">
        <w:rPr>
          <w:rFonts w:asciiTheme="minorHAnsi" w:hAnsiTheme="minorHAnsi" w:cstheme="minorHAnsi"/>
          <w:sz w:val="20"/>
          <w:szCs w:val="20"/>
        </w:rPr>
        <w:t>Če bo avtor prijavljen v več ponudbah, ga bo naročnik izločil iz vseh ponudb.</w:t>
      </w:r>
    </w:p>
    <w:p w14:paraId="2F42D3D6" w14:textId="77777777" w:rsidR="003A573A" w:rsidRPr="00F8243C" w:rsidRDefault="003A573A" w:rsidP="003A573A">
      <w:pPr>
        <w:rPr>
          <w:b/>
        </w:rPr>
      </w:pPr>
    </w:p>
    <w:p w14:paraId="31C590EF" w14:textId="77777777" w:rsidR="003A573A" w:rsidRPr="00CD7529" w:rsidRDefault="003A573A" w:rsidP="003A573A"/>
    <w:p w14:paraId="4B2F1E92" w14:textId="69DE3376" w:rsidR="007B5280" w:rsidRDefault="007B5280" w:rsidP="003A573A">
      <w:pPr>
        <w:pStyle w:val="Glava"/>
        <w:tabs>
          <w:tab w:val="left" w:pos="708"/>
        </w:tabs>
        <w:jc w:val="both"/>
        <w:rPr>
          <w:sz w:val="20"/>
          <w:szCs w:val="20"/>
        </w:rPr>
      </w:pPr>
    </w:p>
    <w:sectPr w:rsidR="007B5280" w:rsidSect="0006300E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2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C572A" w14:textId="77777777" w:rsidR="006A6B3B" w:rsidRDefault="006A6B3B" w:rsidP="00BB5C4F">
      <w:pPr>
        <w:spacing w:after="0"/>
      </w:pPr>
      <w:r>
        <w:separator/>
      </w:r>
    </w:p>
  </w:endnote>
  <w:endnote w:type="continuationSeparator" w:id="0">
    <w:p w14:paraId="0A187A50" w14:textId="77777777" w:rsidR="006A6B3B" w:rsidRDefault="006A6B3B" w:rsidP="00BB5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YBHJ T+ Titillium Text 25 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illiumText25L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C79D" w14:textId="77777777" w:rsidR="00D17A99" w:rsidRPr="007564BD" w:rsidRDefault="00413C6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FB8B" w14:textId="090E4744" w:rsidR="0028526B" w:rsidRPr="00F31F6D" w:rsidRDefault="00F31F6D" w:rsidP="00F31F6D">
    <w:pPr>
      <w:pStyle w:val="Noga"/>
      <w:rPr>
        <w:color w:val="006A8E"/>
        <w:sz w:val="18"/>
        <w:szCs w:val="18"/>
      </w:rPr>
    </w:pPr>
    <w:r w:rsidRPr="00F31F6D">
      <w:rPr>
        <w:noProof/>
        <w:sz w:val="18"/>
        <w:szCs w:val="18"/>
      </w:rPr>
      <w:t>302-14/LEK/MF/2025</w:t>
    </w:r>
  </w:p>
  <w:p w14:paraId="6D44F1DD" w14:textId="77777777" w:rsidR="007C4B80" w:rsidRDefault="007C4B80" w:rsidP="00D17A99">
    <w:pPr>
      <w:pStyle w:val="Noga"/>
      <w:jc w:val="center"/>
      <w:rPr>
        <w:color w:val="006A8E"/>
        <w:sz w:val="18"/>
      </w:rPr>
    </w:pPr>
  </w:p>
  <w:p w14:paraId="08FF9A7C" w14:textId="77777777" w:rsidR="00D17A99" w:rsidRPr="00D9624B" w:rsidRDefault="00FA703F" w:rsidP="00FA703F">
    <w:pPr>
      <w:pStyle w:val="Noga"/>
      <w:jc w:val="center"/>
      <w:rPr>
        <w:color w:val="006A8E"/>
        <w:sz w:val="18"/>
        <w:szCs w:val="18"/>
      </w:rPr>
    </w:pPr>
    <w:r w:rsidRPr="00D9624B">
      <w:rPr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www.mf.um.si | mf@um.si | t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2345 821</w:t>
    </w:r>
    <w:r w:rsidR="00DF244F">
      <w:rPr>
        <w:rFonts w:cs="TitilliumText25L"/>
        <w:color w:val="00688A"/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| f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2345 820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trr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 xml:space="preserve">: </w:t>
    </w:r>
    <w:r w:rsidR="00E442D4" w:rsidRPr="00E442D4">
      <w:rPr>
        <w:rFonts w:cs="TitilliumText25L"/>
        <w:color w:val="00688A"/>
        <w:sz w:val="18"/>
        <w:szCs w:val="18"/>
        <w:lang w:eastAsia="sl-SI"/>
      </w:rPr>
      <w:t>SI56 0110 0600 0008 753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id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ddv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>: SI 716 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111FE" w14:textId="77777777" w:rsidR="006A6B3B" w:rsidRDefault="006A6B3B" w:rsidP="00BB5C4F">
      <w:pPr>
        <w:spacing w:after="0"/>
      </w:pPr>
      <w:r>
        <w:separator/>
      </w:r>
    </w:p>
  </w:footnote>
  <w:footnote w:type="continuationSeparator" w:id="0">
    <w:p w14:paraId="6C232E12" w14:textId="77777777" w:rsidR="006A6B3B" w:rsidRDefault="006A6B3B" w:rsidP="00BB5C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BE6A2" w14:textId="77777777" w:rsidR="00054766" w:rsidRDefault="00BD76CF" w:rsidP="00054766">
    <w:pPr>
      <w:pStyle w:val="Glava"/>
      <w:jc w:val="center"/>
    </w:pPr>
    <w:r>
      <w:rPr>
        <w:noProof/>
        <w:lang w:eastAsia="sl-SI"/>
      </w:rPr>
      <w:drawing>
        <wp:inline distT="0" distB="0" distL="0" distR="0" wp14:anchorId="08811F04" wp14:editId="5C8FA1FC">
          <wp:extent cx="1744980" cy="822960"/>
          <wp:effectExtent l="0" t="0" r="7620" b="0"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1B9092" w14:textId="77777777" w:rsidR="00054766" w:rsidRPr="00B02A70" w:rsidRDefault="00054766" w:rsidP="00054766">
    <w:pPr>
      <w:pStyle w:val="Glava"/>
      <w:jc w:val="cent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D55AB"/>
    <w:multiLevelType w:val="hybridMultilevel"/>
    <w:tmpl w:val="F92CB5E2"/>
    <w:lvl w:ilvl="0" w:tplc="A4583E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B3679"/>
    <w:multiLevelType w:val="hybridMultilevel"/>
    <w:tmpl w:val="2006E164"/>
    <w:lvl w:ilvl="0" w:tplc="8EC6B16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62478"/>
    <w:multiLevelType w:val="hybridMultilevel"/>
    <w:tmpl w:val="2692FA8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B0C8D"/>
    <w:multiLevelType w:val="hybridMultilevel"/>
    <w:tmpl w:val="2E90AB44"/>
    <w:lvl w:ilvl="0" w:tplc="174885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111B7"/>
    <w:multiLevelType w:val="hybridMultilevel"/>
    <w:tmpl w:val="321476DE"/>
    <w:lvl w:ilvl="0" w:tplc="827EACA8">
      <w:start w:val="1"/>
      <w:numFmt w:val="decimal"/>
      <w:lvlText w:val="%1."/>
      <w:lvlJc w:val="left"/>
      <w:pPr>
        <w:ind w:left="-349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371" w:hanging="360"/>
      </w:pPr>
    </w:lvl>
    <w:lvl w:ilvl="2" w:tplc="0424001B" w:tentative="1">
      <w:start w:val="1"/>
      <w:numFmt w:val="lowerRoman"/>
      <w:lvlText w:val="%3."/>
      <w:lvlJc w:val="right"/>
      <w:pPr>
        <w:ind w:left="1091" w:hanging="180"/>
      </w:pPr>
    </w:lvl>
    <w:lvl w:ilvl="3" w:tplc="0424000F" w:tentative="1">
      <w:start w:val="1"/>
      <w:numFmt w:val="decimal"/>
      <w:lvlText w:val="%4."/>
      <w:lvlJc w:val="left"/>
      <w:pPr>
        <w:ind w:left="1811" w:hanging="360"/>
      </w:pPr>
    </w:lvl>
    <w:lvl w:ilvl="4" w:tplc="04240019" w:tentative="1">
      <w:start w:val="1"/>
      <w:numFmt w:val="lowerLetter"/>
      <w:lvlText w:val="%5."/>
      <w:lvlJc w:val="left"/>
      <w:pPr>
        <w:ind w:left="2531" w:hanging="360"/>
      </w:pPr>
    </w:lvl>
    <w:lvl w:ilvl="5" w:tplc="0424001B" w:tentative="1">
      <w:start w:val="1"/>
      <w:numFmt w:val="lowerRoman"/>
      <w:lvlText w:val="%6."/>
      <w:lvlJc w:val="right"/>
      <w:pPr>
        <w:ind w:left="3251" w:hanging="180"/>
      </w:pPr>
    </w:lvl>
    <w:lvl w:ilvl="6" w:tplc="0424000F" w:tentative="1">
      <w:start w:val="1"/>
      <w:numFmt w:val="decimal"/>
      <w:lvlText w:val="%7."/>
      <w:lvlJc w:val="left"/>
      <w:pPr>
        <w:ind w:left="3971" w:hanging="360"/>
      </w:pPr>
    </w:lvl>
    <w:lvl w:ilvl="7" w:tplc="04240019" w:tentative="1">
      <w:start w:val="1"/>
      <w:numFmt w:val="lowerLetter"/>
      <w:lvlText w:val="%8."/>
      <w:lvlJc w:val="left"/>
      <w:pPr>
        <w:ind w:left="4691" w:hanging="360"/>
      </w:pPr>
    </w:lvl>
    <w:lvl w:ilvl="8" w:tplc="0424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0D6A4AD0"/>
    <w:multiLevelType w:val="hybridMultilevel"/>
    <w:tmpl w:val="7F405372"/>
    <w:lvl w:ilvl="0" w:tplc="E29C1FB0">
      <w:start w:val="1"/>
      <w:numFmt w:val="bullet"/>
      <w:lvlText w:val="-"/>
      <w:lvlJc w:val="left"/>
      <w:pPr>
        <w:ind w:left="1485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14221051"/>
    <w:multiLevelType w:val="hybridMultilevel"/>
    <w:tmpl w:val="357431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56F44"/>
    <w:multiLevelType w:val="hybridMultilevel"/>
    <w:tmpl w:val="A8E02046"/>
    <w:lvl w:ilvl="0" w:tplc="0000000E">
      <w:start w:val="1"/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FD61AD"/>
    <w:multiLevelType w:val="hybridMultilevel"/>
    <w:tmpl w:val="F08CBD8A"/>
    <w:lvl w:ilvl="0" w:tplc="04240001">
      <w:start w:val="1"/>
      <w:numFmt w:val="bullet"/>
      <w:lvlText w:val=""/>
      <w:lvlJc w:val="left"/>
      <w:pPr>
        <w:ind w:left="-34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205A5B25"/>
    <w:multiLevelType w:val="hybridMultilevel"/>
    <w:tmpl w:val="81B0C650"/>
    <w:lvl w:ilvl="0" w:tplc="7B087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023E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74D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B0F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28E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606A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E29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56B0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B0E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843A3"/>
    <w:multiLevelType w:val="multilevel"/>
    <w:tmpl w:val="32EE566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731" w:hanging="360"/>
      </w:pPr>
      <w:rPr>
        <w:rFonts w:ascii="Calibri" w:hAnsi="Calibri"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ind w:left="1462" w:hanging="720"/>
      </w:pPr>
      <w:rPr>
        <w:rFonts w:ascii="Calibri" w:hAnsi="Calibri" w:cs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1833" w:hanging="720"/>
      </w:pPr>
      <w:rPr>
        <w:rFonts w:ascii="Calibri" w:hAnsi="Calibri" w:cs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2564" w:hanging="1080"/>
      </w:pPr>
      <w:rPr>
        <w:rFonts w:ascii="Calibri" w:hAnsi="Calibri" w:cs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2935" w:hanging="1080"/>
      </w:pPr>
      <w:rPr>
        <w:rFonts w:ascii="Calibri" w:hAnsi="Calibri" w:cs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3666" w:hanging="1440"/>
      </w:pPr>
      <w:rPr>
        <w:rFonts w:ascii="Calibri" w:hAnsi="Calibri" w:cs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4037" w:hanging="1440"/>
      </w:pPr>
      <w:rPr>
        <w:rFonts w:ascii="Calibri" w:hAnsi="Calibri" w:cs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4768" w:hanging="1800"/>
      </w:pPr>
      <w:rPr>
        <w:rFonts w:ascii="Calibri" w:hAnsi="Calibri" w:cs="Times New Roman" w:hint="default"/>
        <w:b/>
        <w:sz w:val="20"/>
      </w:rPr>
    </w:lvl>
  </w:abstractNum>
  <w:abstractNum w:abstractNumId="12" w15:restartNumberingAfterBreak="0">
    <w:nsid w:val="21917A39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67CD6"/>
    <w:multiLevelType w:val="hybridMultilevel"/>
    <w:tmpl w:val="DA963E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84E588A"/>
    <w:multiLevelType w:val="hybridMultilevel"/>
    <w:tmpl w:val="B088F324"/>
    <w:lvl w:ilvl="0" w:tplc="A4583E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82FAC"/>
    <w:multiLevelType w:val="hybridMultilevel"/>
    <w:tmpl w:val="9FF04AC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FB8"/>
    <w:multiLevelType w:val="hybridMultilevel"/>
    <w:tmpl w:val="6E5EAE8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0D8680A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16EC4"/>
    <w:multiLevelType w:val="hybridMultilevel"/>
    <w:tmpl w:val="282A37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B246E"/>
    <w:multiLevelType w:val="hybridMultilevel"/>
    <w:tmpl w:val="22FA5890"/>
    <w:lvl w:ilvl="0" w:tplc="C7DE0A94">
      <w:start w:val="1"/>
      <w:numFmt w:val="decimal"/>
      <w:lvlText w:val="%1."/>
      <w:lvlJc w:val="left"/>
      <w:pPr>
        <w:ind w:left="11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731" w:hanging="360"/>
      </w:pPr>
    </w:lvl>
    <w:lvl w:ilvl="2" w:tplc="0424001B" w:tentative="1">
      <w:start w:val="1"/>
      <w:numFmt w:val="lowerRoman"/>
      <w:lvlText w:val="%3."/>
      <w:lvlJc w:val="right"/>
      <w:pPr>
        <w:ind w:left="1451" w:hanging="180"/>
      </w:pPr>
    </w:lvl>
    <w:lvl w:ilvl="3" w:tplc="0424000F" w:tentative="1">
      <w:start w:val="1"/>
      <w:numFmt w:val="decimal"/>
      <w:lvlText w:val="%4."/>
      <w:lvlJc w:val="left"/>
      <w:pPr>
        <w:ind w:left="2171" w:hanging="360"/>
      </w:pPr>
    </w:lvl>
    <w:lvl w:ilvl="4" w:tplc="04240019" w:tentative="1">
      <w:start w:val="1"/>
      <w:numFmt w:val="lowerLetter"/>
      <w:lvlText w:val="%5."/>
      <w:lvlJc w:val="left"/>
      <w:pPr>
        <w:ind w:left="2891" w:hanging="360"/>
      </w:pPr>
    </w:lvl>
    <w:lvl w:ilvl="5" w:tplc="0424001B" w:tentative="1">
      <w:start w:val="1"/>
      <w:numFmt w:val="lowerRoman"/>
      <w:lvlText w:val="%6."/>
      <w:lvlJc w:val="right"/>
      <w:pPr>
        <w:ind w:left="3611" w:hanging="180"/>
      </w:pPr>
    </w:lvl>
    <w:lvl w:ilvl="6" w:tplc="0424000F" w:tentative="1">
      <w:start w:val="1"/>
      <w:numFmt w:val="decimal"/>
      <w:lvlText w:val="%7."/>
      <w:lvlJc w:val="left"/>
      <w:pPr>
        <w:ind w:left="4331" w:hanging="360"/>
      </w:pPr>
    </w:lvl>
    <w:lvl w:ilvl="7" w:tplc="04240019" w:tentative="1">
      <w:start w:val="1"/>
      <w:numFmt w:val="lowerLetter"/>
      <w:lvlText w:val="%8."/>
      <w:lvlJc w:val="left"/>
      <w:pPr>
        <w:ind w:left="5051" w:hanging="360"/>
      </w:pPr>
    </w:lvl>
    <w:lvl w:ilvl="8" w:tplc="0424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0656EE7"/>
    <w:multiLevelType w:val="hybridMultilevel"/>
    <w:tmpl w:val="C6183E4A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2195C53"/>
    <w:multiLevelType w:val="hybridMultilevel"/>
    <w:tmpl w:val="304E8B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20891"/>
    <w:multiLevelType w:val="hybridMultilevel"/>
    <w:tmpl w:val="B280866A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53D67506"/>
    <w:multiLevelType w:val="multilevel"/>
    <w:tmpl w:val="726AC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393BC5"/>
    <w:multiLevelType w:val="hybridMultilevel"/>
    <w:tmpl w:val="73DC44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00F1E"/>
    <w:multiLevelType w:val="hybridMultilevel"/>
    <w:tmpl w:val="6E5EAE8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550859"/>
    <w:multiLevelType w:val="hybridMultilevel"/>
    <w:tmpl w:val="ACC0B202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8EF6AF0"/>
    <w:multiLevelType w:val="hybridMultilevel"/>
    <w:tmpl w:val="8AA2E3F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077A2"/>
    <w:multiLevelType w:val="hybridMultilevel"/>
    <w:tmpl w:val="B262DA7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E3DE7"/>
    <w:multiLevelType w:val="hybridMultilevel"/>
    <w:tmpl w:val="4BC4FCB6"/>
    <w:lvl w:ilvl="0" w:tplc="7108CEC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710906">
    <w:abstractNumId w:val="0"/>
  </w:num>
  <w:num w:numId="2" w16cid:durableId="1485586183">
    <w:abstractNumId w:val="29"/>
  </w:num>
  <w:num w:numId="3" w16cid:durableId="2046322969">
    <w:abstractNumId w:val="14"/>
  </w:num>
  <w:num w:numId="4" w16cid:durableId="45509789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1365592">
    <w:abstractNumId w:val="15"/>
  </w:num>
  <w:num w:numId="6" w16cid:durableId="97681175">
    <w:abstractNumId w:val="7"/>
  </w:num>
  <w:num w:numId="7" w16cid:durableId="2119908104">
    <w:abstractNumId w:val="12"/>
  </w:num>
  <w:num w:numId="8" w16cid:durableId="1321813789">
    <w:abstractNumId w:val="1"/>
  </w:num>
  <w:num w:numId="9" w16cid:durableId="502204180">
    <w:abstractNumId w:val="18"/>
  </w:num>
  <w:num w:numId="10" w16cid:durableId="1721129188">
    <w:abstractNumId w:val="13"/>
  </w:num>
  <w:num w:numId="11" w16cid:durableId="676494189">
    <w:abstractNumId w:val="23"/>
  </w:num>
  <w:num w:numId="12" w16cid:durableId="1023441753">
    <w:abstractNumId w:val="10"/>
  </w:num>
  <w:num w:numId="13" w16cid:durableId="1582519957">
    <w:abstractNumId w:val="25"/>
  </w:num>
  <w:num w:numId="14" w16cid:durableId="267855331">
    <w:abstractNumId w:val="27"/>
  </w:num>
  <w:num w:numId="15" w16cid:durableId="1519153508">
    <w:abstractNumId w:val="4"/>
  </w:num>
  <w:num w:numId="16" w16cid:durableId="416632807">
    <w:abstractNumId w:val="3"/>
  </w:num>
  <w:num w:numId="17" w16cid:durableId="388194397">
    <w:abstractNumId w:val="26"/>
  </w:num>
  <w:num w:numId="18" w16cid:durableId="887952583">
    <w:abstractNumId w:val="17"/>
  </w:num>
  <w:num w:numId="19" w16cid:durableId="1174028394">
    <w:abstractNumId w:val="31"/>
  </w:num>
  <w:num w:numId="20" w16cid:durableId="1819420658">
    <w:abstractNumId w:val="21"/>
  </w:num>
  <w:num w:numId="21" w16cid:durableId="932905814">
    <w:abstractNumId w:val="16"/>
  </w:num>
  <w:num w:numId="22" w16cid:durableId="865675266">
    <w:abstractNumId w:val="28"/>
  </w:num>
  <w:num w:numId="23" w16cid:durableId="367805050">
    <w:abstractNumId w:val="22"/>
  </w:num>
  <w:num w:numId="24" w16cid:durableId="1612858770">
    <w:abstractNumId w:val="5"/>
  </w:num>
  <w:num w:numId="25" w16cid:durableId="725765348">
    <w:abstractNumId w:val="9"/>
  </w:num>
  <w:num w:numId="26" w16cid:durableId="530649167">
    <w:abstractNumId w:val="20"/>
  </w:num>
  <w:num w:numId="27" w16cid:durableId="1861963854">
    <w:abstractNumId w:val="11"/>
  </w:num>
  <w:num w:numId="28" w16cid:durableId="629240841">
    <w:abstractNumId w:val="2"/>
  </w:num>
  <w:num w:numId="29" w16cid:durableId="13086292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43344066">
    <w:abstractNumId w:val="6"/>
  </w:num>
  <w:num w:numId="31" w16cid:durableId="502168079">
    <w:abstractNumId w:val="30"/>
  </w:num>
  <w:num w:numId="32" w16cid:durableId="397018267">
    <w:abstractNumId w:val="8"/>
  </w:num>
  <w:num w:numId="33" w16cid:durableId="123421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964"/>
    <w:rsid w:val="00000C3A"/>
    <w:rsid w:val="000028BB"/>
    <w:rsid w:val="00015E8D"/>
    <w:rsid w:val="00031A5E"/>
    <w:rsid w:val="000330F3"/>
    <w:rsid w:val="00035287"/>
    <w:rsid w:val="0004080C"/>
    <w:rsid w:val="00050DF0"/>
    <w:rsid w:val="00051DAE"/>
    <w:rsid w:val="00051F90"/>
    <w:rsid w:val="00052F57"/>
    <w:rsid w:val="00054766"/>
    <w:rsid w:val="0006187A"/>
    <w:rsid w:val="0006300E"/>
    <w:rsid w:val="00070005"/>
    <w:rsid w:val="00072944"/>
    <w:rsid w:val="00077360"/>
    <w:rsid w:val="0008642D"/>
    <w:rsid w:val="0009304F"/>
    <w:rsid w:val="000A117E"/>
    <w:rsid w:val="000B1F68"/>
    <w:rsid w:val="000C393D"/>
    <w:rsid w:val="000D2E7E"/>
    <w:rsid w:val="000F1A06"/>
    <w:rsid w:val="000F34DA"/>
    <w:rsid w:val="000F4DD3"/>
    <w:rsid w:val="00110358"/>
    <w:rsid w:val="00141DA9"/>
    <w:rsid w:val="00150DE0"/>
    <w:rsid w:val="00153FF5"/>
    <w:rsid w:val="00170FFF"/>
    <w:rsid w:val="001816C0"/>
    <w:rsid w:val="001B39C7"/>
    <w:rsid w:val="001C387A"/>
    <w:rsid w:val="001D4BC1"/>
    <w:rsid w:val="001E0856"/>
    <w:rsid w:val="001E3E6E"/>
    <w:rsid w:val="001E409F"/>
    <w:rsid w:val="001F63D5"/>
    <w:rsid w:val="0020325F"/>
    <w:rsid w:val="00214EE2"/>
    <w:rsid w:val="00215201"/>
    <w:rsid w:val="002204DF"/>
    <w:rsid w:val="002206DE"/>
    <w:rsid w:val="002220CE"/>
    <w:rsid w:val="002343E2"/>
    <w:rsid w:val="00237AD1"/>
    <w:rsid w:val="00245F12"/>
    <w:rsid w:val="002479ED"/>
    <w:rsid w:val="002559A9"/>
    <w:rsid w:val="002616C6"/>
    <w:rsid w:val="00267BC7"/>
    <w:rsid w:val="0028526B"/>
    <w:rsid w:val="00294A3D"/>
    <w:rsid w:val="00294DB4"/>
    <w:rsid w:val="002961E4"/>
    <w:rsid w:val="00297DE6"/>
    <w:rsid w:val="002A3BC0"/>
    <w:rsid w:val="002A635E"/>
    <w:rsid w:val="002B2E11"/>
    <w:rsid w:val="002C0C94"/>
    <w:rsid w:val="002D53DD"/>
    <w:rsid w:val="002D73D2"/>
    <w:rsid w:val="002E2D9F"/>
    <w:rsid w:val="002E5FF5"/>
    <w:rsid w:val="002E7EC7"/>
    <w:rsid w:val="002F0EF8"/>
    <w:rsid w:val="002F26EA"/>
    <w:rsid w:val="002F70A4"/>
    <w:rsid w:val="00310CF7"/>
    <w:rsid w:val="00311139"/>
    <w:rsid w:val="003167DE"/>
    <w:rsid w:val="00321903"/>
    <w:rsid w:val="00327375"/>
    <w:rsid w:val="00332007"/>
    <w:rsid w:val="003369BA"/>
    <w:rsid w:val="003561AC"/>
    <w:rsid w:val="00362C42"/>
    <w:rsid w:val="003747C4"/>
    <w:rsid w:val="00383C53"/>
    <w:rsid w:val="00383DDA"/>
    <w:rsid w:val="00384A04"/>
    <w:rsid w:val="00390DCD"/>
    <w:rsid w:val="00392ACE"/>
    <w:rsid w:val="003A573A"/>
    <w:rsid w:val="003A6745"/>
    <w:rsid w:val="003B5946"/>
    <w:rsid w:val="003C00EA"/>
    <w:rsid w:val="003C4C75"/>
    <w:rsid w:val="003D6941"/>
    <w:rsid w:val="003D7BBB"/>
    <w:rsid w:val="003E645E"/>
    <w:rsid w:val="003F1060"/>
    <w:rsid w:val="003F52CC"/>
    <w:rsid w:val="003F7684"/>
    <w:rsid w:val="00400569"/>
    <w:rsid w:val="00400B62"/>
    <w:rsid w:val="004055A9"/>
    <w:rsid w:val="0041261C"/>
    <w:rsid w:val="00413C63"/>
    <w:rsid w:val="00425692"/>
    <w:rsid w:val="00442BE3"/>
    <w:rsid w:val="00444284"/>
    <w:rsid w:val="0044535D"/>
    <w:rsid w:val="0047510E"/>
    <w:rsid w:val="004770DE"/>
    <w:rsid w:val="004909C3"/>
    <w:rsid w:val="00495703"/>
    <w:rsid w:val="004A5AD4"/>
    <w:rsid w:val="004B2CE0"/>
    <w:rsid w:val="004C27A6"/>
    <w:rsid w:val="004C3C96"/>
    <w:rsid w:val="004C7C49"/>
    <w:rsid w:val="004D4EC4"/>
    <w:rsid w:val="004D6338"/>
    <w:rsid w:val="004E46C9"/>
    <w:rsid w:val="004E490B"/>
    <w:rsid w:val="004E64E0"/>
    <w:rsid w:val="004E762A"/>
    <w:rsid w:val="004F3BB4"/>
    <w:rsid w:val="005003A2"/>
    <w:rsid w:val="005018FB"/>
    <w:rsid w:val="00512FE2"/>
    <w:rsid w:val="00513361"/>
    <w:rsid w:val="00516868"/>
    <w:rsid w:val="00522FDF"/>
    <w:rsid w:val="005246DE"/>
    <w:rsid w:val="005376C1"/>
    <w:rsid w:val="00552A93"/>
    <w:rsid w:val="005667F3"/>
    <w:rsid w:val="00581382"/>
    <w:rsid w:val="00594A01"/>
    <w:rsid w:val="005B48A9"/>
    <w:rsid w:val="005C292D"/>
    <w:rsid w:val="005C30BB"/>
    <w:rsid w:val="005D4A94"/>
    <w:rsid w:val="005D6BE3"/>
    <w:rsid w:val="005E4E7A"/>
    <w:rsid w:val="005F24AF"/>
    <w:rsid w:val="005F35D4"/>
    <w:rsid w:val="00624DD9"/>
    <w:rsid w:val="00625383"/>
    <w:rsid w:val="006557ED"/>
    <w:rsid w:val="00663354"/>
    <w:rsid w:val="00664F25"/>
    <w:rsid w:val="006664DA"/>
    <w:rsid w:val="00681096"/>
    <w:rsid w:val="006821B6"/>
    <w:rsid w:val="006837C4"/>
    <w:rsid w:val="006A3EBA"/>
    <w:rsid w:val="006A6B3B"/>
    <w:rsid w:val="006B1B23"/>
    <w:rsid w:val="006B1E8F"/>
    <w:rsid w:val="006C58DA"/>
    <w:rsid w:val="006E0D92"/>
    <w:rsid w:val="006E46F3"/>
    <w:rsid w:val="006F4150"/>
    <w:rsid w:val="007138CE"/>
    <w:rsid w:val="00723C98"/>
    <w:rsid w:val="007341D3"/>
    <w:rsid w:val="007367D4"/>
    <w:rsid w:val="007400D8"/>
    <w:rsid w:val="007410DA"/>
    <w:rsid w:val="00750A85"/>
    <w:rsid w:val="00751834"/>
    <w:rsid w:val="007554FD"/>
    <w:rsid w:val="007564BD"/>
    <w:rsid w:val="00764CD3"/>
    <w:rsid w:val="007722FD"/>
    <w:rsid w:val="007806D7"/>
    <w:rsid w:val="00784EB8"/>
    <w:rsid w:val="007B34C1"/>
    <w:rsid w:val="007B5280"/>
    <w:rsid w:val="007C4B80"/>
    <w:rsid w:val="007D06A4"/>
    <w:rsid w:val="0080304F"/>
    <w:rsid w:val="00804724"/>
    <w:rsid w:val="008109E7"/>
    <w:rsid w:val="008139FA"/>
    <w:rsid w:val="008144C1"/>
    <w:rsid w:val="008200D2"/>
    <w:rsid w:val="00856E46"/>
    <w:rsid w:val="00857248"/>
    <w:rsid w:val="00877064"/>
    <w:rsid w:val="00881D37"/>
    <w:rsid w:val="00884BE7"/>
    <w:rsid w:val="008919FF"/>
    <w:rsid w:val="008929BD"/>
    <w:rsid w:val="008A5D01"/>
    <w:rsid w:val="008C1D60"/>
    <w:rsid w:val="008C3F3A"/>
    <w:rsid w:val="008E34B8"/>
    <w:rsid w:val="008E5BC3"/>
    <w:rsid w:val="008F6323"/>
    <w:rsid w:val="008F7A7E"/>
    <w:rsid w:val="00906EC2"/>
    <w:rsid w:val="00907CD0"/>
    <w:rsid w:val="00910FFE"/>
    <w:rsid w:val="00921C38"/>
    <w:rsid w:val="00925281"/>
    <w:rsid w:val="00951450"/>
    <w:rsid w:val="00962BBF"/>
    <w:rsid w:val="00967C26"/>
    <w:rsid w:val="00976774"/>
    <w:rsid w:val="00992334"/>
    <w:rsid w:val="009956F4"/>
    <w:rsid w:val="009C4376"/>
    <w:rsid w:val="009C5955"/>
    <w:rsid w:val="009D1978"/>
    <w:rsid w:val="009E1E6E"/>
    <w:rsid w:val="009E2EE6"/>
    <w:rsid w:val="009F748A"/>
    <w:rsid w:val="00A004EE"/>
    <w:rsid w:val="00A02712"/>
    <w:rsid w:val="00A03F1E"/>
    <w:rsid w:val="00A06E0D"/>
    <w:rsid w:val="00A07B8B"/>
    <w:rsid w:val="00A164AD"/>
    <w:rsid w:val="00A307E1"/>
    <w:rsid w:val="00A32CF9"/>
    <w:rsid w:val="00A411F9"/>
    <w:rsid w:val="00A5494D"/>
    <w:rsid w:val="00A642D2"/>
    <w:rsid w:val="00A705EA"/>
    <w:rsid w:val="00A75C5D"/>
    <w:rsid w:val="00AA0723"/>
    <w:rsid w:val="00AA3F96"/>
    <w:rsid w:val="00AB1102"/>
    <w:rsid w:val="00AB7CD4"/>
    <w:rsid w:val="00AD1E74"/>
    <w:rsid w:val="00B0180F"/>
    <w:rsid w:val="00B01836"/>
    <w:rsid w:val="00B02A70"/>
    <w:rsid w:val="00B03C54"/>
    <w:rsid w:val="00B11653"/>
    <w:rsid w:val="00B13296"/>
    <w:rsid w:val="00B14DD9"/>
    <w:rsid w:val="00B16CB6"/>
    <w:rsid w:val="00B36049"/>
    <w:rsid w:val="00B429F5"/>
    <w:rsid w:val="00B43055"/>
    <w:rsid w:val="00B47CF1"/>
    <w:rsid w:val="00B62AB1"/>
    <w:rsid w:val="00B85CDD"/>
    <w:rsid w:val="00B97E2A"/>
    <w:rsid w:val="00BB1465"/>
    <w:rsid w:val="00BB5C4F"/>
    <w:rsid w:val="00BC1C03"/>
    <w:rsid w:val="00BD3292"/>
    <w:rsid w:val="00BD4A75"/>
    <w:rsid w:val="00BD76CF"/>
    <w:rsid w:val="00BF074A"/>
    <w:rsid w:val="00C06B74"/>
    <w:rsid w:val="00C15D3B"/>
    <w:rsid w:val="00C2417F"/>
    <w:rsid w:val="00C2541D"/>
    <w:rsid w:val="00C25FF2"/>
    <w:rsid w:val="00C40079"/>
    <w:rsid w:val="00C43E74"/>
    <w:rsid w:val="00C47126"/>
    <w:rsid w:val="00C5466D"/>
    <w:rsid w:val="00C8443C"/>
    <w:rsid w:val="00C858E9"/>
    <w:rsid w:val="00C913E5"/>
    <w:rsid w:val="00CA4DE9"/>
    <w:rsid w:val="00CB71DE"/>
    <w:rsid w:val="00CD531C"/>
    <w:rsid w:val="00CD7DA4"/>
    <w:rsid w:val="00D05F61"/>
    <w:rsid w:val="00D078F8"/>
    <w:rsid w:val="00D15F1E"/>
    <w:rsid w:val="00D17A99"/>
    <w:rsid w:val="00D4014C"/>
    <w:rsid w:val="00D470C8"/>
    <w:rsid w:val="00D51429"/>
    <w:rsid w:val="00D554AE"/>
    <w:rsid w:val="00D63E3A"/>
    <w:rsid w:val="00D67C07"/>
    <w:rsid w:val="00D753FE"/>
    <w:rsid w:val="00D76383"/>
    <w:rsid w:val="00D80DFB"/>
    <w:rsid w:val="00D82FD2"/>
    <w:rsid w:val="00D931B2"/>
    <w:rsid w:val="00D9624B"/>
    <w:rsid w:val="00DA6694"/>
    <w:rsid w:val="00DA7E2A"/>
    <w:rsid w:val="00DC4BEA"/>
    <w:rsid w:val="00DC556E"/>
    <w:rsid w:val="00DC5A67"/>
    <w:rsid w:val="00DD2432"/>
    <w:rsid w:val="00DD3A72"/>
    <w:rsid w:val="00DE1FDD"/>
    <w:rsid w:val="00DE4EA2"/>
    <w:rsid w:val="00DE4F1B"/>
    <w:rsid w:val="00DF244F"/>
    <w:rsid w:val="00E01346"/>
    <w:rsid w:val="00E01C78"/>
    <w:rsid w:val="00E07120"/>
    <w:rsid w:val="00E10BCB"/>
    <w:rsid w:val="00E112AC"/>
    <w:rsid w:val="00E13152"/>
    <w:rsid w:val="00E21FAA"/>
    <w:rsid w:val="00E24046"/>
    <w:rsid w:val="00E33473"/>
    <w:rsid w:val="00E4049A"/>
    <w:rsid w:val="00E4178F"/>
    <w:rsid w:val="00E42DB5"/>
    <w:rsid w:val="00E4346F"/>
    <w:rsid w:val="00E442D4"/>
    <w:rsid w:val="00E61D3E"/>
    <w:rsid w:val="00E757D1"/>
    <w:rsid w:val="00E76289"/>
    <w:rsid w:val="00E824F9"/>
    <w:rsid w:val="00E91499"/>
    <w:rsid w:val="00E9735D"/>
    <w:rsid w:val="00EA1251"/>
    <w:rsid w:val="00EA13A4"/>
    <w:rsid w:val="00EA2AA0"/>
    <w:rsid w:val="00ED6B15"/>
    <w:rsid w:val="00EF751C"/>
    <w:rsid w:val="00F04EF4"/>
    <w:rsid w:val="00F101B0"/>
    <w:rsid w:val="00F1084A"/>
    <w:rsid w:val="00F1228B"/>
    <w:rsid w:val="00F22984"/>
    <w:rsid w:val="00F31F6D"/>
    <w:rsid w:val="00F43D18"/>
    <w:rsid w:val="00F506BD"/>
    <w:rsid w:val="00F53EC8"/>
    <w:rsid w:val="00F60E9F"/>
    <w:rsid w:val="00F64964"/>
    <w:rsid w:val="00F65547"/>
    <w:rsid w:val="00F71C46"/>
    <w:rsid w:val="00F75BC3"/>
    <w:rsid w:val="00F83525"/>
    <w:rsid w:val="00F849B7"/>
    <w:rsid w:val="00F964F2"/>
    <w:rsid w:val="00FA21EA"/>
    <w:rsid w:val="00FA27B2"/>
    <w:rsid w:val="00FA417C"/>
    <w:rsid w:val="00FA625A"/>
    <w:rsid w:val="00FA703F"/>
    <w:rsid w:val="00FB756D"/>
    <w:rsid w:val="00FC6DC6"/>
    <w:rsid w:val="00FD58FF"/>
    <w:rsid w:val="00FE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C51ED"/>
  <w15:docId w15:val="{77ED6B90-C2F8-40FF-B7F7-B5EE1308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61AC"/>
    <w:pPr>
      <w:spacing w:after="120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 w:after="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 w:after="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after="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 w:after="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 w:after="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spacing w:after="0"/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link w:val="BrezrazmikovZnak"/>
    <w:qFormat/>
    <w:rsid w:val="004D4EC4"/>
    <w:pPr>
      <w:spacing w:after="0"/>
    </w:pPr>
  </w:style>
  <w:style w:type="paragraph" w:styleId="Odstavekseznama">
    <w:name w:val="List Paragraph"/>
    <w:aliases w:val="Odstavek seznama_IP,Seznam_IP_1,za tekst"/>
    <w:basedOn w:val="Navaden"/>
    <w:link w:val="OdstavekseznamaZnak"/>
    <w:uiPriority w:val="99"/>
    <w:qFormat/>
    <w:rsid w:val="00E757D1"/>
    <w:pPr>
      <w:spacing w:after="0"/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 w:after="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paragraph" w:customStyle="1" w:styleId="Default">
    <w:name w:val="Default"/>
    <w:rsid w:val="0080304F"/>
    <w:pPr>
      <w:autoSpaceDE w:val="0"/>
      <w:autoSpaceDN w:val="0"/>
      <w:adjustRightInd w:val="0"/>
    </w:pPr>
    <w:rPr>
      <w:rFonts w:ascii="KYBHJ T+ Titillium Text 25 L" w:hAnsi="KYBHJ T+ Titillium Text 25 L" w:cs="KYBHJ T+ Titillium Text 25 L"/>
      <w:color w:val="000000"/>
      <w:sz w:val="24"/>
      <w:szCs w:val="24"/>
    </w:rPr>
  </w:style>
  <w:style w:type="character" w:customStyle="1" w:styleId="A1">
    <w:name w:val="A1"/>
    <w:uiPriority w:val="99"/>
    <w:rsid w:val="0080304F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A0">
    <w:name w:val="A0"/>
    <w:uiPriority w:val="99"/>
    <w:rsid w:val="00FA703F"/>
    <w:rPr>
      <w:rFonts w:cs="TitilliumText25L"/>
      <w:color w:val="00688A"/>
      <w:sz w:val="16"/>
      <w:szCs w:val="16"/>
    </w:rPr>
  </w:style>
  <w:style w:type="character" w:customStyle="1" w:styleId="OdstavekseznamaZnak">
    <w:name w:val="Odstavek seznama Znak"/>
    <w:aliases w:val="Odstavek seznama_IP Znak,Seznam_IP_1 Znak,za tekst Znak"/>
    <w:link w:val="Odstavekseznama"/>
    <w:uiPriority w:val="99"/>
    <w:qFormat/>
    <w:locked/>
    <w:rsid w:val="00F64964"/>
    <w:rPr>
      <w:sz w:val="22"/>
      <w:szCs w:val="22"/>
      <w:lang w:eastAsia="en-US"/>
    </w:rPr>
  </w:style>
  <w:style w:type="character" w:customStyle="1" w:styleId="Bodytext">
    <w:name w:val="Body text_"/>
    <w:link w:val="Telobesedila4"/>
    <w:rsid w:val="00E21FAA"/>
    <w:rPr>
      <w:rFonts w:eastAsia="Calibri" w:cs="Calibri"/>
      <w:shd w:val="clear" w:color="auto" w:fill="FFFFFF"/>
    </w:rPr>
  </w:style>
  <w:style w:type="paragraph" w:customStyle="1" w:styleId="Telobesedila4">
    <w:name w:val="Telo besedila4"/>
    <w:basedOn w:val="Navaden"/>
    <w:link w:val="Bodytext"/>
    <w:rsid w:val="00E21FAA"/>
    <w:pPr>
      <w:shd w:val="clear" w:color="auto" w:fill="FFFFFF"/>
      <w:spacing w:before="360" w:after="180" w:line="269" w:lineRule="exact"/>
      <w:ind w:hanging="360"/>
      <w:jc w:val="both"/>
    </w:pPr>
    <w:rPr>
      <w:rFonts w:eastAsia="Calibri" w:cs="Calibri"/>
      <w:sz w:val="20"/>
      <w:szCs w:val="20"/>
      <w:lang w:eastAsia="sl-SI"/>
    </w:rPr>
  </w:style>
  <w:style w:type="character" w:customStyle="1" w:styleId="Heading52">
    <w:name w:val="Heading #5 (2)"/>
    <w:rsid w:val="00E21FAA"/>
  </w:style>
  <w:style w:type="paragraph" w:styleId="Telobesedila">
    <w:name w:val="Body Text"/>
    <w:basedOn w:val="Navaden"/>
    <w:link w:val="TelobesedilaZnak"/>
    <w:uiPriority w:val="99"/>
    <w:semiHidden/>
    <w:unhideWhenUsed/>
    <w:rsid w:val="00E21FAA"/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21FAA"/>
    <w:rPr>
      <w:sz w:val="22"/>
      <w:szCs w:val="22"/>
      <w:lang w:eastAsia="en-US"/>
    </w:rPr>
  </w:style>
  <w:style w:type="paragraph" w:styleId="Golobesedilo">
    <w:name w:val="Plain Text"/>
    <w:basedOn w:val="Navaden"/>
    <w:link w:val="GolobesediloZnak"/>
    <w:uiPriority w:val="99"/>
    <w:unhideWhenUsed/>
    <w:rsid w:val="005667F3"/>
    <w:pPr>
      <w:spacing w:after="0"/>
    </w:pPr>
    <w:rPr>
      <w:rFonts w:eastAsiaTheme="minorHAnsi" w:cs="Calibr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667F3"/>
    <w:rPr>
      <w:rFonts w:eastAsiaTheme="minorHAnsi" w:cs="Calibr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locked/>
    <w:rsid w:val="003F7684"/>
    <w:rPr>
      <w:sz w:val="22"/>
      <w:szCs w:val="22"/>
      <w:lang w:eastAsia="en-US"/>
    </w:rPr>
  </w:style>
  <w:style w:type="character" w:styleId="Besedilooznabemesta">
    <w:name w:val="Placeholder Text"/>
    <w:basedOn w:val="Privzetapisavaodstavka"/>
    <w:uiPriority w:val="99"/>
    <w:semiHidden/>
    <w:rsid w:val="003F7684"/>
    <w:rPr>
      <w:color w:val="808080"/>
    </w:rPr>
  </w:style>
  <w:style w:type="table" w:styleId="Tabelamrea">
    <w:name w:val="Table Grid"/>
    <w:basedOn w:val="Navadnatabela"/>
    <w:uiPriority w:val="39"/>
    <w:rsid w:val="009F748A"/>
    <w:rPr>
      <w:rFonts w:asciiTheme="minorHAnsi" w:eastAsiaTheme="minorEastAsia" w:hAnsiTheme="minorHAnsi" w:cstheme="minorBidi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mana%20grajner\Desktop\DOPISI\Dopis%20SLO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  <_dlc_DocId xmlns="c414fd7f-21c6-4d94-90e3-68400e5795fc">K67AKCNZ6W6Y-292-26</_dlc_DocId>
    <_dlc_DocIdUrl xmlns="c414fd7f-21c6-4d94-90e3-68400e5795fc">
      <Url>http://www.um.si/CGP/MF/_layouts/DocIdRedir.aspx?ID=K67AKCNZ6W6Y-292-26</Url>
      <Description>K67AKCNZ6W6Y-292-26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18D4D510F0D4FB4F575F9F4B042B9" ma:contentTypeVersion="1" ma:contentTypeDescription="Ustvari nov dokument." ma:contentTypeScope="" ma:versionID="d7588f0c5e21dbde807fbb44f87707e6">
  <xsd:schema xmlns:xsd="http://www.w3.org/2001/XMLSchema" xmlns:xs="http://www.w3.org/2001/XMLSchema" xmlns:p="http://schemas.microsoft.com/office/2006/metadata/properties" xmlns:ns1="http://schemas.microsoft.com/sharepoint/v3" xmlns:ns2="c414fd7f-21c6-4d94-90e3-68400e5795fc" targetNamespace="http://schemas.microsoft.com/office/2006/metadata/properties" ma:root="true" ma:fieldsID="862418671d7e3848c39ddbb1be9c35b9" ns1:_="" ns2:_="">
    <xsd:import namespace="http://schemas.microsoft.com/sharepoint/v3"/>
    <xsd:import namespace="c414fd7f-21c6-4d94-90e3-68400e5795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Razporejanje začetnega datum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Razporejanje končnega datum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4fd7f-21c6-4d94-90e3-68400e5795f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DEBEAB-61F4-4E29-9F07-C59FD62A07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C54E61-8A62-4C88-81EF-A6A8D1FA7E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414fd7f-21c6-4d94-90e3-68400e5795fc"/>
  </ds:schemaRefs>
</ds:datastoreItem>
</file>

<file path=customXml/itemProps3.xml><?xml version="1.0" encoding="utf-8"?>
<ds:datastoreItem xmlns:ds="http://schemas.openxmlformats.org/officeDocument/2006/customXml" ds:itemID="{AC102F98-81C5-4F59-8102-E16CFD945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4fd7f-21c6-4d94-90e3-68400e5795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22396D-6342-442D-BC71-3C832C417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SLO</Template>
  <TotalTime>5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Romana Grajner</dc:creator>
  <cp:lastModifiedBy>Romana Grajner</cp:lastModifiedBy>
  <cp:revision>6</cp:revision>
  <cp:lastPrinted>2025-04-08T13:03:00Z</cp:lastPrinted>
  <dcterms:created xsi:type="dcterms:W3CDTF">2025-10-07T10:52:00Z</dcterms:created>
  <dcterms:modified xsi:type="dcterms:W3CDTF">2025-10-07T12:24:00Z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1e9c3b96-c85f-4326-b51c-412c413f88fd</vt:lpwstr>
  </property>
  <property fmtid="{D5CDD505-2E9C-101B-9397-08002B2CF9AE}" pid="3" name="ContentTypeId">
    <vt:lpwstr>0x010100B8418D4D510F0D4FB4F575F9F4B042B9</vt:lpwstr>
  </property>
</Properties>
</file>